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C36383" w:rsidP="00C36383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Wellbeing Activity.</w:t>
      </w:r>
    </w:p>
    <w:p w:rsidR="00C36383" w:rsidRPr="00C36383" w:rsidRDefault="00C36383" w:rsidP="00C36383">
      <w:pPr>
        <w:jc w:val="center"/>
        <w:rPr>
          <w:b/>
          <w:sz w:val="44"/>
          <w:szCs w:val="44"/>
          <w:u w:val="single"/>
        </w:rPr>
      </w:pPr>
      <w:r>
        <w:rPr>
          <w:noProof/>
          <w:sz w:val="23"/>
          <w:szCs w:val="23"/>
          <w:lang w:eastAsia="en-GB"/>
        </w:rPr>
        <w:drawing>
          <wp:inline distT="0" distB="0" distL="0" distR="0" wp14:anchorId="3916C73D" wp14:editId="0C4E54CA">
            <wp:extent cx="4171950" cy="6198845"/>
            <wp:effectExtent l="0" t="0" r="0" b="0"/>
            <wp:docPr id="3" name="Picture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296" cy="620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6383" w:rsidRPr="00C36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383"/>
    <w:rsid w:val="0069105C"/>
    <w:rsid w:val="00925264"/>
    <w:rsid w:val="00C3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444AD"/>
  <w15:chartTrackingRefBased/>
  <w15:docId w15:val="{1E212E49-B4AB-4730-9C74-BA241C63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48A8580D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2020-04-28T11:35:00Z</dcterms:created>
  <dcterms:modified xsi:type="dcterms:W3CDTF">2020-04-28T11:36:00Z</dcterms:modified>
</cp:coreProperties>
</file>